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9CB52" w14:textId="77777777" w:rsidR="00410D48" w:rsidRDefault="00410D48" w:rsidP="00410D4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KYLLYGREWE, junior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DA9F80F" w14:textId="77777777" w:rsidR="00410D48" w:rsidRDefault="00410D48" w:rsidP="00410D4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C9E272C" w14:textId="77777777" w:rsidR="00410D48" w:rsidRDefault="00410D48" w:rsidP="00410D4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A51A704" w14:textId="77777777" w:rsidR="00410D48" w:rsidRDefault="00410D48" w:rsidP="00410D4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trespass against John Person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Reskenys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Cornwall(q.v.),</w:t>
      </w:r>
    </w:p>
    <w:p w14:paraId="49810ABC" w14:textId="77777777" w:rsidR="00410D48" w:rsidRDefault="00410D48" w:rsidP="00410D4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Pyddre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St,Columb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7685B6AB" w14:textId="77777777" w:rsidR="00410D48" w:rsidRDefault="00410D48" w:rsidP="00410D4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2BDBF4D" w14:textId="77777777" w:rsidR="00410D48" w:rsidRDefault="00410D48" w:rsidP="00410D4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460A625" w14:textId="77777777" w:rsidR="00410D48" w:rsidRDefault="00410D48" w:rsidP="00410D4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AD2A39F" w14:textId="77777777" w:rsidR="00410D48" w:rsidRDefault="00410D48" w:rsidP="00410D4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May 2021</w:t>
      </w:r>
    </w:p>
    <w:p w14:paraId="7FD37EB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705DD" w14:textId="77777777" w:rsidR="00410D48" w:rsidRDefault="00410D48" w:rsidP="009139A6">
      <w:r>
        <w:separator/>
      </w:r>
    </w:p>
  </w:endnote>
  <w:endnote w:type="continuationSeparator" w:id="0">
    <w:p w14:paraId="7D6C4502" w14:textId="77777777" w:rsidR="00410D48" w:rsidRDefault="00410D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05D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E3B9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061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0781C" w14:textId="77777777" w:rsidR="00410D48" w:rsidRDefault="00410D48" w:rsidP="009139A6">
      <w:r>
        <w:separator/>
      </w:r>
    </w:p>
  </w:footnote>
  <w:footnote w:type="continuationSeparator" w:id="0">
    <w:p w14:paraId="7D127778" w14:textId="77777777" w:rsidR="00410D48" w:rsidRDefault="00410D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794F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E2A9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2878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D48"/>
    <w:rsid w:val="000666E0"/>
    <w:rsid w:val="002510B7"/>
    <w:rsid w:val="00410D4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8D98A"/>
  <w15:chartTrackingRefBased/>
  <w15:docId w15:val="{EF4D6F32-295E-4818-A45C-3ADC75AB9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10D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2021-06-21T09:11:00Z</dcterms:created>
  <dcterms:modified xsi:type="dcterms:W3CDTF">2021-06-21T09:12:00Z</dcterms:modified>
</cp:coreProperties>
</file>